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000A6">
        <w:rPr>
          <w:rFonts w:ascii="Corbel" w:hAnsi="Corbel"/>
          <w:b/>
          <w:smallCaps/>
          <w:sz w:val="24"/>
          <w:szCs w:val="24"/>
        </w:rPr>
        <w:t>20</w:t>
      </w:r>
      <w:r w:rsidR="002E7A48">
        <w:rPr>
          <w:rFonts w:ascii="Corbel" w:hAnsi="Corbel"/>
          <w:b/>
          <w:smallCaps/>
          <w:sz w:val="24"/>
          <w:szCs w:val="24"/>
        </w:rPr>
        <w:t>20</w:t>
      </w:r>
      <w:r w:rsidR="00A000A6">
        <w:rPr>
          <w:rFonts w:ascii="Corbel" w:hAnsi="Corbel"/>
          <w:b/>
          <w:smallCaps/>
          <w:sz w:val="24"/>
          <w:szCs w:val="24"/>
        </w:rPr>
        <w:t>/202</w:t>
      </w:r>
      <w:r w:rsidR="002E7A48">
        <w:rPr>
          <w:rFonts w:ascii="Corbel" w:hAnsi="Corbel"/>
          <w:b/>
          <w:smallCaps/>
          <w:sz w:val="24"/>
          <w:szCs w:val="24"/>
        </w:rPr>
        <w:t>1</w:t>
      </w:r>
      <w:r w:rsidR="00A000A6">
        <w:rPr>
          <w:rFonts w:ascii="Corbel" w:hAnsi="Corbel"/>
          <w:b/>
          <w:smallCaps/>
          <w:sz w:val="24"/>
          <w:szCs w:val="24"/>
        </w:rPr>
        <w:t>-202</w:t>
      </w:r>
      <w:r w:rsidR="002E7A48">
        <w:rPr>
          <w:rFonts w:ascii="Corbel" w:hAnsi="Corbel"/>
          <w:b/>
          <w:smallCaps/>
          <w:sz w:val="24"/>
          <w:szCs w:val="24"/>
        </w:rPr>
        <w:t>2</w:t>
      </w:r>
      <w:r w:rsidR="006F28B2">
        <w:rPr>
          <w:rFonts w:ascii="Corbel" w:hAnsi="Corbel"/>
          <w:b/>
          <w:smallCaps/>
          <w:sz w:val="24"/>
          <w:szCs w:val="24"/>
        </w:rPr>
        <w:t>/</w:t>
      </w:r>
      <w:r w:rsidR="00A000A6">
        <w:rPr>
          <w:rFonts w:ascii="Corbel" w:hAnsi="Corbel"/>
          <w:b/>
          <w:smallCaps/>
          <w:sz w:val="24"/>
          <w:szCs w:val="24"/>
        </w:rPr>
        <w:t>202</w:t>
      </w:r>
      <w:r w:rsidR="002E7A48">
        <w:rPr>
          <w:rFonts w:ascii="Corbel" w:hAnsi="Corbel"/>
          <w:b/>
          <w:smallCaps/>
          <w:sz w:val="24"/>
          <w:szCs w:val="24"/>
        </w:rPr>
        <w:t>3</w:t>
      </w:r>
    </w:p>
    <w:p w:rsidR="0085747A" w:rsidRDefault="00EA4832" w:rsidP="008E701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8E701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8A09DB">
        <w:rPr>
          <w:rFonts w:ascii="Corbel" w:hAnsi="Corbel"/>
          <w:sz w:val="20"/>
          <w:szCs w:val="20"/>
        </w:rPr>
        <w:t>2021</w:t>
      </w:r>
      <w:r w:rsidR="008E701F">
        <w:rPr>
          <w:rFonts w:ascii="Corbel" w:hAnsi="Corbel"/>
          <w:sz w:val="20"/>
          <w:szCs w:val="20"/>
        </w:rPr>
        <w:t>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A09DB" w:rsidTr="00B819C8">
        <w:tc>
          <w:tcPr>
            <w:tcW w:w="2694" w:type="dxa"/>
            <w:vAlign w:val="center"/>
          </w:tcPr>
          <w:p w:rsidR="0085747A" w:rsidRPr="00FD22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22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E701F" w:rsidRDefault="00933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/>
                <w:sz w:val="24"/>
                <w:szCs w:val="24"/>
              </w:rPr>
              <w:t xml:space="preserve">Organizacja struktur i zadań administracji publicznej 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A09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A09DB" w:rsidRDefault="000238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r w:rsidRPr="008A09DB">
              <w:rPr>
                <w:rFonts w:ascii="Corbel" w:hAnsi="Corbel"/>
                <w:b w:val="0"/>
                <w:sz w:val="24"/>
                <w:szCs w:val="24"/>
              </w:rPr>
              <w:t>PRA09</w:t>
            </w:r>
            <w:bookmarkEnd w:id="0"/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A09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A09DB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E701F" w:rsidRPr="008A09DB" w:rsidTr="00911239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</w:t>
            </w:r>
            <w:r w:rsidRPr="008A09DB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II, semestr IV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Obowiązkowy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E701F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="0085747A" w:rsidRPr="009C54AE" w:rsidRDefault="0085747A" w:rsidP="008E701F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8E701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E70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06F93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06F93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43F03" w:rsidRDefault="00D5762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E701F" w:rsidRDefault="008E701F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:rsidR="0085747A" w:rsidRPr="009C54AE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3842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2E7A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023842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023842">
        <w:rPr>
          <w:rFonts w:ascii="Corbel" w:eastAsia="Cambria" w:hAnsi="Corbel"/>
          <w:sz w:val="24"/>
        </w:rPr>
        <w:t>Wykład: egzamin</w:t>
      </w:r>
    </w:p>
    <w:p w:rsidR="00023842" w:rsidRPr="00023842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</w:rPr>
      </w:pPr>
      <w:r w:rsidRPr="00023842">
        <w:rPr>
          <w:rFonts w:ascii="Corbel" w:eastAsia="Cambria" w:hAnsi="Corbel"/>
          <w:sz w:val="24"/>
        </w:rPr>
        <w:t>ćwiczenia: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E701F" w:rsidRPr="009C54AE" w:rsidRDefault="008E70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ogólną wiedzę dotycząca funkcjonowania administracji publicznej,</w:t>
            </w:r>
          </w:p>
          <w:p w:rsidR="0085747A" w:rsidRPr="009C54AE" w:rsidRDefault="000410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logicznego myślenia i wnioskowania.</w:t>
            </w:r>
          </w:p>
        </w:tc>
      </w:tr>
    </w:tbl>
    <w:p w:rsidR="008E701F" w:rsidRDefault="008E701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8E701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0211F8" w:rsidRDefault="000410E5" w:rsidP="008E701F">
            <w:pPr>
              <w:spacing w:after="0"/>
            </w:pPr>
            <w:r w:rsidRPr="000211F8">
              <w:t>Student powinien uzyskać wiedzę z zakresu specyfiki procesu zarządzania w obszarze administracji publicznej</w:t>
            </w:r>
            <w:r w:rsidR="007523BF">
              <w:t>.</w:t>
            </w:r>
          </w:p>
        </w:tc>
      </w:tr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8E701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0211F8" w:rsidRDefault="000410E5" w:rsidP="008E701F">
            <w:pPr>
              <w:spacing w:after="0"/>
            </w:pPr>
            <w:r w:rsidRPr="000211F8">
              <w:t>Student powinien nabyć umiejętności identyfikacji</w:t>
            </w:r>
            <w:r w:rsidR="005E6443">
              <w:t xml:space="preserve"> węzłowych problemów stanowiących obszar zarządzania w administracji publicznej</w:t>
            </w:r>
            <w:r w:rsidR="007523BF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4F279D" w:rsidRPr="00E359C6" w:rsidRDefault="00900EC4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prawnych i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 administracji, ich miejscu w systemie nauk społecznych i rozpoznaje relacje do innych nauk społecznych</w:t>
            </w:r>
            <w:r w:rsidR="006A7AFF">
              <w:rPr>
                <w:rFonts w:ascii="Corbel" w:hAnsi="Corbel"/>
                <w:b w:val="0"/>
                <w:smallCaps w:val="0"/>
                <w:szCs w:val="24"/>
              </w:rPr>
              <w:t xml:space="preserve"> w tym nauki o zarządzaniu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>, zna zarys ewolucji podstawowych instytucji</w:t>
            </w:r>
            <w:r w:rsidR="00711292">
              <w:t xml:space="preserve">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administracyjnyc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h i prawnych, a także ma wiedzę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o poglądach doktryny 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 orzecznictwa na temat struktury 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 xml:space="preserve"> instytucji prawnych i admini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</w:p>
        </w:tc>
        <w:tc>
          <w:tcPr>
            <w:tcW w:w="1873" w:type="dxa"/>
          </w:tcPr>
          <w:p w:rsidR="004F279D" w:rsidRPr="00E359C6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335E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4F279D" w:rsidRPr="00E359C6" w:rsidRDefault="004006D0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06D0">
              <w:rPr>
                <w:rFonts w:ascii="Corbel" w:hAnsi="Corbel"/>
                <w:b w:val="0"/>
                <w:smallCaps w:val="0"/>
                <w:szCs w:val="24"/>
              </w:rPr>
              <w:t>Student dysponuje uporządkowaną wiedzą na temat podstawowych kategorii w zakresie obszarów i podstawowych instrumentów zarządzania w administracji publicznej (na poziomie europejskim, krajowym, regionalnym i lokalnym).</w:t>
            </w:r>
          </w:p>
        </w:tc>
        <w:tc>
          <w:tcPr>
            <w:tcW w:w="1873" w:type="dxa"/>
          </w:tcPr>
          <w:p w:rsidR="004F279D" w:rsidRPr="00E359C6" w:rsidRDefault="009335E9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335E9" w:rsidRPr="009C54AE" w:rsidTr="005E6E85">
        <w:tc>
          <w:tcPr>
            <w:tcW w:w="1701" w:type="dxa"/>
          </w:tcPr>
          <w:p w:rsidR="009335E9" w:rsidRPr="009335E9" w:rsidRDefault="00DA0AB0" w:rsidP="009335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9335E9" w:rsidRPr="009C54AE" w:rsidRDefault="009335E9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81B11" w:rsidRPr="00E359C6" w:rsidRDefault="00B448A3" w:rsidP="002E7A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 xml:space="preserve">ysponuje wiedzą </w:t>
            </w:r>
            <w:r w:rsidR="00281B11">
              <w:rPr>
                <w:rFonts w:ascii="Corbel" w:hAnsi="Corbel"/>
                <w:b w:val="0"/>
                <w:smallCaps w:val="0"/>
                <w:szCs w:val="24"/>
              </w:rPr>
              <w:t xml:space="preserve">oraz zna podstawową terminologię 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>z zakresu zarządzania publicznego oraz procesów decyzyjnych w kontekście mechanizmów rządzenia i administrowania</w:t>
            </w:r>
          </w:p>
        </w:tc>
        <w:tc>
          <w:tcPr>
            <w:tcW w:w="1873" w:type="dxa"/>
          </w:tcPr>
          <w:p w:rsidR="00281B11" w:rsidRDefault="00281B11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9335E9" w:rsidRPr="00E359C6" w:rsidRDefault="009335E9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335E9" w:rsidRPr="009C54AE" w:rsidTr="00C2139E">
        <w:trPr>
          <w:trHeight w:val="3090"/>
        </w:trPr>
        <w:tc>
          <w:tcPr>
            <w:tcW w:w="1701" w:type="dxa"/>
          </w:tcPr>
          <w:p w:rsidR="009335E9" w:rsidRPr="009335E9" w:rsidRDefault="00297D9C" w:rsidP="009335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9335E9" w:rsidRPr="009C54AE" w:rsidRDefault="009335E9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23E10" w:rsidRPr="00E359C6" w:rsidRDefault="00C2139E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a wiedzę o metodach i narzędziach, w tym technikach pozyskiw</w:t>
            </w:r>
            <w:r w:rsidR="0099339B">
              <w:rPr>
                <w:rFonts w:ascii="Corbel" w:hAnsi="Corbel"/>
                <w:b w:val="0"/>
                <w:smallCaps w:val="0"/>
                <w:szCs w:val="24"/>
              </w:rPr>
              <w:t xml:space="preserve">ania informacji o obowiązującym 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 i prawno-administracyjnej;</w:t>
            </w:r>
          </w:p>
        </w:tc>
        <w:tc>
          <w:tcPr>
            <w:tcW w:w="1873" w:type="dxa"/>
          </w:tcPr>
          <w:p w:rsidR="00223E10" w:rsidRPr="00E359C6" w:rsidRDefault="00223E10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C2139E" w:rsidRPr="009C54AE" w:rsidTr="005E6E85">
        <w:trPr>
          <w:trHeight w:val="2595"/>
        </w:trPr>
        <w:tc>
          <w:tcPr>
            <w:tcW w:w="1701" w:type="dxa"/>
          </w:tcPr>
          <w:p w:rsidR="00C2139E" w:rsidRPr="009335E9" w:rsidRDefault="00297D9C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C2139E" w:rsidRPr="00C2139E" w:rsidRDefault="00C2139E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 xml:space="preserve">Student posiada podstawową wiedzę o źródłach prawa </w:t>
            </w:r>
            <w:r w:rsidR="007D59E3">
              <w:rPr>
                <w:rFonts w:ascii="Corbel" w:hAnsi="Corbel"/>
                <w:b w:val="0"/>
                <w:smallCaps w:val="0"/>
                <w:szCs w:val="24"/>
              </w:rPr>
              <w:t xml:space="preserve"> dotyczących organizacji  i zarządzania  w obszarze administracji publicznej  </w:t>
            </w:r>
            <w:r w:rsidRPr="00C2139E">
              <w:rPr>
                <w:rFonts w:ascii="Corbel" w:hAnsi="Corbel"/>
                <w:b w:val="0"/>
                <w:smallCaps w:val="0"/>
                <w:szCs w:val="24"/>
              </w:rPr>
              <w:t>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2139E" w:rsidRDefault="00D92F80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2F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687EA7" w:rsidRPr="00233062" w:rsidRDefault="00A0655C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7EA7">
              <w:t xml:space="preserve"> </w:t>
            </w:r>
            <w:r w:rsidR="001110C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wybrane zjawiska </w:t>
            </w:r>
            <w:r w:rsidR="00DB0D3E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roli 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administracji publicznej w tworzeniu polityk public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>znych, w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ykorzystywanie instrumentów rynko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wych w administracji publicznej oraz 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nstrum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entów zarządzania strategicznego,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prawidłowo interpret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uje i wyjaśnia działalność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organów administracji 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w obszarze </w:t>
            </w:r>
            <w:r w:rsidR="00C11C4D">
              <w:rPr>
                <w:rFonts w:ascii="Corbel" w:hAnsi="Corbel"/>
                <w:b w:val="0"/>
                <w:smallCaps w:val="0"/>
                <w:szCs w:val="24"/>
              </w:rPr>
              <w:t>nowego podejścia do zarządzania sprawami publicznymi.</w:t>
            </w:r>
          </w:p>
        </w:tc>
        <w:tc>
          <w:tcPr>
            <w:tcW w:w="1873" w:type="dxa"/>
          </w:tcPr>
          <w:p w:rsidR="00A0655C" w:rsidRDefault="00A0655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4F279D" w:rsidRPr="00E359C6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359C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64C4C" w:rsidRPr="009C54AE" w:rsidTr="003462AE">
        <w:trPr>
          <w:trHeight w:val="1200"/>
        </w:trPr>
        <w:tc>
          <w:tcPr>
            <w:tcW w:w="1701" w:type="dxa"/>
          </w:tcPr>
          <w:p w:rsidR="00D64C4C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31C30" w:rsidRPr="00D64C4C" w:rsidRDefault="001C10A8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64C4C" w:rsidRPr="003462AE">
              <w:rPr>
                <w:rFonts w:ascii="Corbel" w:hAnsi="Corbel"/>
                <w:b w:val="0"/>
                <w:smallCaps w:val="0"/>
                <w:szCs w:val="24"/>
              </w:rPr>
              <w:t>otrafi właściwie analizować uzyskane informacje, dokonywać ich interpretacji, a także wyciągać wnioski praktyczne oraz formułować i uzasadniać opinii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4C4C" w:rsidRDefault="00D64C4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507D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D64C4C" w:rsidRDefault="00D64C4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462AE" w:rsidRPr="009C54AE" w:rsidTr="005E6E85">
        <w:trPr>
          <w:trHeight w:val="1335"/>
        </w:trPr>
        <w:tc>
          <w:tcPr>
            <w:tcW w:w="1701" w:type="dxa"/>
          </w:tcPr>
          <w:p w:rsidR="003462AE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3462AE" w:rsidRPr="003462AE" w:rsidRDefault="001C10A8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3462AE" w:rsidRPr="003462AE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462AE" w:rsidRDefault="001C10A8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0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64C4C" w:rsidRPr="009C54AE" w:rsidTr="00031C30">
        <w:trPr>
          <w:trHeight w:val="825"/>
        </w:trPr>
        <w:tc>
          <w:tcPr>
            <w:tcW w:w="1701" w:type="dxa"/>
          </w:tcPr>
          <w:p w:rsidR="00D64C4C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3F0142" w:rsidRPr="003F0142" w:rsidRDefault="003F0142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Posiada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instytucjach administracji pu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blicznej, podmiotach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podmiotom decyzyjnym np. w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najdowaniu aktów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normatywnych i tworzeniu zarysu projektów dokumentacji</w:t>
            </w:r>
          </w:p>
        </w:tc>
        <w:tc>
          <w:tcPr>
            <w:tcW w:w="1873" w:type="dxa"/>
          </w:tcPr>
          <w:p w:rsidR="00C52976" w:rsidRPr="00C52976" w:rsidRDefault="00C52976" w:rsidP="00C529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D64C4C" w:rsidRDefault="00D64C4C" w:rsidP="00C529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31C30" w:rsidRPr="009C54AE" w:rsidTr="008E701F">
        <w:trPr>
          <w:trHeight w:val="1451"/>
        </w:trPr>
        <w:tc>
          <w:tcPr>
            <w:tcW w:w="1701" w:type="dxa"/>
          </w:tcPr>
          <w:p w:rsidR="00031C30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031C30" w:rsidRPr="003F0142" w:rsidRDefault="00C52976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rozumienia i analizowania zmian w </w:t>
            </w:r>
            <w:r w:rsidR="00031C30" w:rsidRPr="003F0142">
              <w:rPr>
                <w:rFonts w:ascii="Corbel" w:hAnsi="Corbel"/>
                <w:b w:val="0"/>
                <w:smallCaps w:val="0"/>
                <w:szCs w:val="24"/>
              </w:rPr>
              <w:t>ustawoda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wstwie prawnym, w szczególności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sektorze publicznym i administracji publicznej 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jako szczególny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organizacji kształtującym podstawowe stosunki społeczne.</w:t>
            </w:r>
          </w:p>
        </w:tc>
        <w:tc>
          <w:tcPr>
            <w:tcW w:w="1873" w:type="dxa"/>
          </w:tcPr>
          <w:p w:rsidR="00031C30" w:rsidRDefault="00C52976" w:rsidP="003F0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:rsidR="004F279D" w:rsidRPr="00A355D9" w:rsidRDefault="003F0142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Pr="003F0142">
              <w:rPr>
                <w:rFonts w:ascii="Corbel" w:hAnsi="Corbel"/>
                <w:sz w:val="24"/>
                <w:szCs w:val="24"/>
              </w:rPr>
              <w:t>otrafi przygoto</w:t>
            </w:r>
            <w:r>
              <w:rPr>
                <w:rFonts w:ascii="Corbel" w:hAnsi="Corbel"/>
                <w:sz w:val="24"/>
                <w:szCs w:val="24"/>
              </w:rPr>
              <w:t xml:space="preserve">wać prace pisemne i prezentacje </w:t>
            </w:r>
            <w:r w:rsidRPr="003F0142">
              <w:rPr>
                <w:rFonts w:ascii="Corbel" w:hAnsi="Corbel"/>
                <w:sz w:val="24"/>
                <w:szCs w:val="24"/>
              </w:rPr>
              <w:t>multimedialne, wystąpi</w:t>
            </w:r>
            <w:r>
              <w:rPr>
                <w:rFonts w:ascii="Corbel" w:hAnsi="Corbel"/>
                <w:sz w:val="24"/>
                <w:szCs w:val="24"/>
              </w:rPr>
              <w:t xml:space="preserve">enia ustne, takie jak referaty, </w:t>
            </w:r>
            <w:r w:rsidRPr="003F0142">
              <w:rPr>
                <w:rFonts w:ascii="Corbel" w:hAnsi="Corbel"/>
                <w:sz w:val="24"/>
                <w:szCs w:val="24"/>
              </w:rPr>
              <w:t>odczyty, poświęcone ko</w:t>
            </w:r>
            <w:r>
              <w:rPr>
                <w:rFonts w:ascii="Corbel" w:hAnsi="Corbel"/>
                <w:sz w:val="24"/>
                <w:szCs w:val="24"/>
              </w:rPr>
              <w:t xml:space="preserve">nkretnemu zagadnieniu z zakresu organizacji i zarządzania w administracji publicznej ,a </w:t>
            </w:r>
            <w:r w:rsidR="004F279D" w:rsidRPr="00A355D9">
              <w:rPr>
                <w:rFonts w:ascii="Corbel" w:hAnsi="Corbel"/>
                <w:sz w:val="24"/>
                <w:szCs w:val="24"/>
              </w:rPr>
              <w:t>uczestnicząc w dyskusji przedstawia merytoryczne argumenty i prawidłowo formułuje wnioski</w:t>
            </w:r>
          </w:p>
        </w:tc>
        <w:tc>
          <w:tcPr>
            <w:tcW w:w="1873" w:type="dxa"/>
          </w:tcPr>
          <w:p w:rsidR="004F279D" w:rsidRDefault="003F0142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3F0142" w:rsidRDefault="003F0142" w:rsidP="004F279D">
            <w:pPr>
              <w:rPr>
                <w:rFonts w:ascii="Corbel" w:hAnsi="Corbel"/>
                <w:sz w:val="24"/>
                <w:szCs w:val="24"/>
              </w:rPr>
            </w:pPr>
            <w:r w:rsidRPr="003F0142">
              <w:rPr>
                <w:rFonts w:ascii="Corbel" w:hAnsi="Corbel"/>
                <w:sz w:val="24"/>
                <w:szCs w:val="24"/>
              </w:rPr>
              <w:t>K_U15</w:t>
            </w:r>
          </w:p>
          <w:p w:rsidR="003F0142" w:rsidRPr="00A355D9" w:rsidRDefault="003F0142" w:rsidP="004F279D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3F0142" w:rsidRPr="009C54AE" w:rsidTr="005E6E85">
        <w:tc>
          <w:tcPr>
            <w:tcW w:w="1701" w:type="dxa"/>
          </w:tcPr>
          <w:p w:rsidR="003F0142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:rsidR="003F0142" w:rsidRDefault="006D0859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 xml:space="preserve"> świadomość posiadanej wiedzy i rozumie potr</w:t>
            </w:r>
            <w:r>
              <w:rPr>
                <w:rFonts w:ascii="Corbel" w:hAnsi="Corbel"/>
                <w:sz w:val="24"/>
                <w:szCs w:val="24"/>
              </w:rPr>
              <w:t xml:space="preserve">zebę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dalszego kształcenia</w:t>
            </w:r>
            <w:r>
              <w:rPr>
                <w:rFonts w:ascii="Corbel" w:hAnsi="Corbel"/>
                <w:sz w:val="24"/>
                <w:szCs w:val="24"/>
              </w:rPr>
              <w:t xml:space="preserve"> się i rozwoju zawodowego. Jest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przygotowany do podjęci</w:t>
            </w:r>
            <w:r>
              <w:rPr>
                <w:rFonts w:ascii="Corbel" w:hAnsi="Corbel"/>
                <w:sz w:val="24"/>
                <w:szCs w:val="24"/>
              </w:rPr>
              <w:t xml:space="preserve">a studiów drugiego stopnia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oraz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podnoszenia kompe</w:t>
            </w:r>
            <w:r>
              <w:rPr>
                <w:rFonts w:ascii="Corbel" w:hAnsi="Corbel"/>
                <w:sz w:val="24"/>
                <w:szCs w:val="24"/>
              </w:rPr>
              <w:t xml:space="preserve">tencji zawodowych, osobistych i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społecznych;</w:t>
            </w:r>
          </w:p>
        </w:tc>
        <w:tc>
          <w:tcPr>
            <w:tcW w:w="1873" w:type="dxa"/>
          </w:tcPr>
          <w:p w:rsidR="003F0142" w:rsidRDefault="006D0859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K_U17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4F279D" w:rsidRPr="002E7A48" w:rsidRDefault="006A751C" w:rsidP="008E701F">
            <w:pPr>
              <w:spacing w:after="0"/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Student  wy</w:t>
            </w:r>
            <w:r w:rsidR="006F50CC" w:rsidRPr="002E7A48">
              <w:rPr>
                <w:sz w:val="24"/>
                <w:szCs w:val="24"/>
              </w:rPr>
              <w:t xml:space="preserve">kazuje gotowość do podejmowania wyzwań zawodowych, wykazuje aktywność, trud oraz wytrwałość w realizacji zadań, </w:t>
            </w:r>
            <w:r w:rsidR="004F279D" w:rsidRPr="002E7A48">
              <w:rPr>
                <w:sz w:val="24"/>
                <w:szCs w:val="24"/>
              </w:rPr>
              <w:t>potrafi współdziałać i pracować w grupie, odpowiednio określić priorytety służące realizacji nałożonych na grupę zadań, proponuje indywidualnie lub w grupie określone rozwiązania organizacyjno-społeczne, jest kreatywny i elastyczny w pracy w grupie</w:t>
            </w:r>
          </w:p>
        </w:tc>
        <w:tc>
          <w:tcPr>
            <w:tcW w:w="1873" w:type="dxa"/>
          </w:tcPr>
          <w:p w:rsidR="006F50CC" w:rsidRDefault="006F50CC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K_K01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02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03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07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EB4DDF" w:rsidRPr="002E7A48" w:rsidRDefault="006A751C" w:rsidP="002E7A48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 xml:space="preserve">Student </w:t>
            </w:r>
            <w:r w:rsidR="00460BB9" w:rsidRPr="002E7A48">
              <w:rPr>
                <w:sz w:val="24"/>
                <w:szCs w:val="24"/>
              </w:rPr>
              <w:t xml:space="preserve">posługuje się wiedzą z zakresu organizacji i zarządzania w administracji </w:t>
            </w:r>
            <w:r w:rsidR="008A6082" w:rsidRPr="002E7A48">
              <w:rPr>
                <w:sz w:val="24"/>
                <w:szCs w:val="24"/>
              </w:rPr>
              <w:t xml:space="preserve"> </w:t>
            </w:r>
            <w:r w:rsidR="009A074D" w:rsidRPr="002E7A48">
              <w:rPr>
                <w:sz w:val="24"/>
                <w:szCs w:val="24"/>
              </w:rPr>
              <w:t xml:space="preserve">publicznej </w:t>
            </w:r>
            <w:r w:rsidR="008A6082" w:rsidRPr="002E7A48">
              <w:rPr>
                <w:sz w:val="24"/>
                <w:szCs w:val="24"/>
              </w:rPr>
              <w:t xml:space="preserve">oraz </w:t>
            </w:r>
            <w:r w:rsidR="00EB4DDF" w:rsidRPr="002E7A48">
              <w:rPr>
                <w:sz w:val="24"/>
                <w:szCs w:val="24"/>
              </w:rPr>
              <w:t>prawidłowo identyfikuje i rozstrz</w:t>
            </w:r>
            <w:r w:rsidR="008A6082" w:rsidRPr="002E7A48">
              <w:rPr>
                <w:sz w:val="24"/>
                <w:szCs w:val="24"/>
              </w:rPr>
              <w:t xml:space="preserve">yga dylematy związane </w:t>
            </w:r>
            <w:r w:rsidR="00EB4DDF" w:rsidRPr="002E7A48">
              <w:rPr>
                <w:sz w:val="24"/>
                <w:szCs w:val="24"/>
              </w:rPr>
              <w:t>z wykonywaniem zawodu urzędnika administracji;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460BB9">
              <w:rPr>
                <w:rFonts w:ascii="Corbel" w:eastAsia="Cambria" w:hAnsi="Corbel"/>
                <w:b w:val="0"/>
              </w:rPr>
              <w:t>K_K04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A1167A" w:rsidRPr="002E7A48" w:rsidRDefault="00533041" w:rsidP="00A1167A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Student j</w:t>
            </w:r>
            <w:r w:rsidR="00A1167A" w:rsidRPr="002E7A48">
              <w:rPr>
                <w:sz w:val="24"/>
                <w:szCs w:val="24"/>
              </w:rPr>
              <w:t>est otwarty na nowe rozwiązania i argumenty dotyczące</w:t>
            </w:r>
            <w:r w:rsidRPr="002E7A48">
              <w:rPr>
                <w:sz w:val="24"/>
                <w:szCs w:val="24"/>
              </w:rPr>
              <w:t xml:space="preserve"> </w:t>
            </w:r>
            <w:r w:rsidR="00A1167A" w:rsidRPr="002E7A48">
              <w:rPr>
                <w:sz w:val="24"/>
                <w:szCs w:val="24"/>
              </w:rPr>
              <w:t xml:space="preserve">zagadnień </w:t>
            </w:r>
            <w:r w:rsidRPr="002E7A48">
              <w:rPr>
                <w:sz w:val="24"/>
                <w:szCs w:val="24"/>
              </w:rPr>
              <w:t>zarządzania sprawami publicznymi</w:t>
            </w:r>
            <w:r w:rsidR="00A1167A" w:rsidRPr="002E7A48">
              <w:rPr>
                <w:sz w:val="24"/>
                <w:szCs w:val="24"/>
              </w:rPr>
              <w:t>, u</w:t>
            </w:r>
            <w:r w:rsidR="00FE0DDA" w:rsidRPr="002E7A48">
              <w:rPr>
                <w:sz w:val="24"/>
                <w:szCs w:val="24"/>
              </w:rPr>
              <w:t>mie uczestniczyć w elementarnym zakresie w przygotowaniu projektów społecznych (umie projektować rozwiązania prawne, konstruować podstawy działania i zarządzania różnego rodzaju instytucji i organizacji  z obszaru administracji), uwzględniając aspekty prawne, ekonomiczne i polityczne,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FE0DDA">
              <w:rPr>
                <w:rFonts w:ascii="Corbel" w:eastAsia="Cambria" w:hAnsi="Corbel"/>
                <w:b w:val="0"/>
              </w:rPr>
              <w:t>5</w:t>
            </w:r>
          </w:p>
          <w:p w:rsidR="00A1167A" w:rsidRDefault="00A1167A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</w:p>
          <w:p w:rsidR="00A1167A" w:rsidRDefault="00A1167A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K_K08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460BB9" w:rsidRPr="00460B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460BB9" w:rsidRPr="002E7A48" w:rsidRDefault="00D9744E" w:rsidP="00BB173C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Potrafi uzupełniać i doskonalić nabytą wiedzę i umiejętności, korzystając z dostępnych źródeł w literaturze fachowej i technologii informacyjnych, posiada zdolność do pogłębiania wiedz</w:t>
            </w:r>
            <w:r w:rsidR="00BB173C" w:rsidRPr="002E7A48">
              <w:rPr>
                <w:sz w:val="24"/>
                <w:szCs w:val="24"/>
              </w:rPr>
              <w:t>y i nadążania za zmianami prawa również poprzez odbywanie staży i praktyk zawodowych;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D9744E">
              <w:rPr>
                <w:rFonts w:ascii="Corbel" w:eastAsia="Cambria" w:hAnsi="Corbel"/>
                <w:b w:val="0"/>
              </w:rPr>
              <w:t>6</w:t>
            </w:r>
          </w:p>
          <w:p w:rsidR="00BB173C" w:rsidRDefault="00BB173C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 w:rsidR="009C233C">
              <w:rPr>
                <w:rFonts w:ascii="Corbel" w:hAnsi="Corbel"/>
                <w:sz w:val="24"/>
                <w:szCs w:val="24"/>
              </w:rPr>
              <w:t xml:space="preserve"> (kontrola zarządcza).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Modele organizacji administracji publicznej. Poziomy zarządzania w administracji publicznej i zróżnicowanie uprawnień decyzyjnych organów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Rola administracji publicznej w tworzeniu polityk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 xml:space="preserve">Instrumenty zarządzania strategicznego w administracji publicznej (strategie rozwoju, zarządzanie jakością, budżetowanie zadaniowe i wieloletnie planowanie </w:t>
            </w:r>
            <w:r w:rsidR="005E6443">
              <w:rPr>
                <w:rFonts w:ascii="Corbel" w:hAnsi="Corbel"/>
                <w:sz w:val="24"/>
                <w:szCs w:val="24"/>
              </w:rPr>
              <w:t>inwestycyjne itp.</w:t>
            </w:r>
            <w:r w:rsidRPr="002214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Wykorzystywanie instrumentów rynkowych w administracji publicznej (kontraktowanie usług publicznych, outsourcing, partnerstwo publiczno-prywatne, marketing terytorialny).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 xml:space="preserve">Zarządzanie zasobami ludzkimi (modele zarządzania zasobami ludzkimi w administracji </w:t>
            </w:r>
            <w:r w:rsidRPr="002214FC">
              <w:rPr>
                <w:rFonts w:ascii="Corbel" w:hAnsi="Corbel"/>
                <w:sz w:val="24"/>
                <w:szCs w:val="24"/>
              </w:rPr>
              <w:lastRenderedPageBreak/>
              <w:t>publicznej, etyka w służbie publicznej, rola kultury organizacyjnej w zarządzaniu w administracji publicznej).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48EA" w:rsidRPr="007523BF" w:rsidTr="00923D7D">
        <w:tc>
          <w:tcPr>
            <w:tcW w:w="9639" w:type="dxa"/>
          </w:tcPr>
          <w:p w:rsidR="004448EA" w:rsidRPr="009C54AE" w:rsidRDefault="004448EA" w:rsidP="004448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23BF" w:rsidTr="00923D7D">
        <w:tc>
          <w:tcPr>
            <w:tcW w:w="9639" w:type="dxa"/>
          </w:tcPr>
          <w:p w:rsidR="0085747A" w:rsidRPr="004448EA" w:rsidRDefault="008829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8EA"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E44712" w:rsidRPr="004448EA">
              <w:rPr>
                <w:rFonts w:ascii="Corbel" w:hAnsi="Corbel"/>
                <w:sz w:val="24"/>
                <w:szCs w:val="24"/>
              </w:rPr>
              <w:t>organizacji administracji publicznej.</w:t>
            </w:r>
            <w:r w:rsidR="00BB5EF4" w:rsidRPr="004448EA">
              <w:rPr>
                <w:rFonts w:ascii="Corbel" w:hAnsi="Corbel"/>
                <w:sz w:val="24"/>
                <w:szCs w:val="24"/>
              </w:rPr>
              <w:t xml:space="preserve"> Poziomy zarządzania w administracji publicznej i zróżnicowanie uprawnień decyzyjnych organów administracji publicznej.</w:t>
            </w:r>
          </w:p>
        </w:tc>
      </w:tr>
      <w:tr w:rsidR="00BB5EF4" w:rsidRPr="00C1431C" w:rsidTr="00923D7D">
        <w:tc>
          <w:tcPr>
            <w:tcW w:w="9639" w:type="dxa"/>
          </w:tcPr>
          <w:p w:rsidR="00BB5EF4" w:rsidRPr="00C1431C" w:rsidRDefault="004448EA" w:rsidP="00BB5E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Obszary i podstawowe instrumenty zarządzania w administracji publicznej</w:t>
            </w:r>
            <w:r w:rsidR="005E6443">
              <w:rPr>
                <w:rFonts w:ascii="Corbel" w:hAnsi="Corbel"/>
                <w:sz w:val="24"/>
                <w:szCs w:val="24"/>
              </w:rPr>
              <w:t xml:space="preserve"> (na poziomie europejskim, krajowym, regionalnym i lokalnym)</w:t>
            </w:r>
            <w:r w:rsidRPr="00C1431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8723C" w:rsidRPr="00C1431C" w:rsidTr="00923D7D">
        <w:tc>
          <w:tcPr>
            <w:tcW w:w="9639" w:type="dxa"/>
          </w:tcPr>
          <w:p w:rsidR="0058723C" w:rsidRPr="00C1431C" w:rsidRDefault="0058723C" w:rsidP="00587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Praktyczne wymiary współpracy administracji publicznej ze społeczeństwem.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882918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wykłady</w:t>
      </w:r>
      <w:r w:rsidRPr="00882918">
        <w:rPr>
          <w:rFonts w:ascii="Corbel" w:hAnsi="Corbel"/>
          <w:b w:val="0"/>
          <w:smallCaps w:val="0"/>
          <w:szCs w:val="24"/>
        </w:rPr>
        <w:t xml:space="preserve">: wykład z prezentacją multimedialną, dyskusja, analiza przypadków, </w:t>
      </w:r>
    </w:p>
    <w:p w:rsidR="0085747A" w:rsidRPr="009C54AE" w:rsidRDefault="00882918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ćwiczenia</w:t>
      </w:r>
      <w:r w:rsidRPr="00882918">
        <w:rPr>
          <w:rFonts w:ascii="Corbel" w:hAnsi="Corbel"/>
          <w:b w:val="0"/>
          <w:smallCaps w:val="0"/>
          <w:szCs w:val="24"/>
        </w:rPr>
        <w:t>: dyskusja, analiza przypadków, praca w grupie.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90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908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E70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="002068AE" w:rsidRPr="00882918" w:rsidRDefault="00261EFF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261EFF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61EFF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:rsidR="002068AE" w:rsidRPr="00882918" w:rsidRDefault="009F5C22" w:rsidP="00C30A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5C22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</w:tcPr>
          <w:p w:rsidR="002068AE" w:rsidRPr="00882918" w:rsidRDefault="00C30A3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30A35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="009F5C22" w:rsidRPr="009F5C22">
              <w:rPr>
                <w:rFonts w:ascii="Corbel" w:hAnsi="Corbel"/>
                <w:b w:val="0"/>
                <w:smallCaps w:val="0"/>
                <w:color w:val="000000"/>
              </w:rPr>
              <w:t>kolokwium, obserwacja w trakcie zajęć</w:t>
            </w:r>
          </w:p>
        </w:tc>
        <w:tc>
          <w:tcPr>
            <w:tcW w:w="2126" w:type="dxa"/>
          </w:tcPr>
          <w:p w:rsidR="002068AE" w:rsidRPr="004E07C0" w:rsidRDefault="00C30A3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68A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BF7D18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2068AE" w:rsidRPr="00882918" w:rsidRDefault="00BF7D18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F7D18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="00BF7D18">
              <w:rPr>
                <w:rFonts w:ascii="Corbel" w:hAnsi="Corbel"/>
                <w:b w:val="0"/>
              </w:rPr>
              <w:t>w,</w:t>
            </w:r>
            <w:r w:rsidRPr="004E07C0">
              <w:rPr>
                <w:rFonts w:ascii="Corbel" w:hAnsi="Corbel"/>
                <w:b w:val="0"/>
              </w:rPr>
              <w:t>ćw</w:t>
            </w:r>
            <w:proofErr w:type="spellEnd"/>
            <w:r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528" w:type="dxa"/>
          </w:tcPr>
          <w:p w:rsidR="002068AE" w:rsidRPr="00882918" w:rsidRDefault="002068AE" w:rsidP="00F760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pisemny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2068AE" w:rsidRPr="004E07C0" w:rsidRDefault="00F7604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   w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:rsidR="002068AE" w:rsidRPr="00882918" w:rsidRDefault="009F209A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209A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474293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</w:t>
            </w:r>
            <w:proofErr w:type="spellStart"/>
            <w:r w:rsidR="009F209A"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</w:tcPr>
          <w:p w:rsidR="002068AE" w:rsidRPr="00882918" w:rsidRDefault="00995011" w:rsidP="009F209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95011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995011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</w:tcPr>
          <w:p w:rsidR="002068AE" w:rsidRPr="00882918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66015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D6601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pisemny, kolokwium, obserwacja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lastRenderedPageBreak/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 xml:space="preserve">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09A6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E07C0" w:rsidRPr="004E07C0" w:rsidRDefault="004E07C0" w:rsidP="004E07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33062">
              <w:rPr>
                <w:rFonts w:ascii="Corbel" w:hAnsi="Corbel"/>
                <w:smallCaps w:val="0"/>
                <w:szCs w:val="24"/>
              </w:rPr>
              <w:t>Zaliczenie wykładów</w:t>
            </w:r>
            <w:r w:rsidRPr="004E07C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85562" w:rsidRPr="00E85562" w:rsidRDefault="00E85562" w:rsidP="00E855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Wykład: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85747A" w:rsidRPr="009C54AE" w:rsidRDefault="00E85562" w:rsidP="00E855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Ćwiczenia: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8E701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Pr="008E701F" w:rsidRDefault="00B06F93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E701F">
              <w:rPr>
                <w:rFonts w:ascii="Corbel" w:hAnsi="Corbel"/>
              </w:rPr>
              <w:t>Wykład – 18</w:t>
            </w:r>
            <w:r w:rsidR="004E07C0" w:rsidRPr="008E701F">
              <w:rPr>
                <w:rFonts w:ascii="Corbel" w:hAnsi="Corbel"/>
              </w:rPr>
              <w:t xml:space="preserve"> godz.</w:t>
            </w:r>
          </w:p>
          <w:p w:rsidR="0085747A" w:rsidRPr="009C54AE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 w:cs="Calibri"/>
              </w:rPr>
              <w:t>Ćwiczenia</w:t>
            </w:r>
            <w:r w:rsidR="00B06F93" w:rsidRPr="008E701F">
              <w:rPr>
                <w:rFonts w:ascii="Corbel" w:hAnsi="Corbel" w:cs="Calibri"/>
              </w:rPr>
              <w:t xml:space="preserve"> – 18</w:t>
            </w:r>
            <w:r w:rsidRPr="008E701F">
              <w:rPr>
                <w:rFonts w:ascii="Corbel" w:hAnsi="Corbel" w:cs="Calibri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B06F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43F03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8E701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:rsidTr="008E701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E701F" w:rsidRDefault="008E701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E701F" w:rsidP="008E70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E701F">
        <w:trPr>
          <w:trHeight w:val="397"/>
        </w:trPr>
        <w:tc>
          <w:tcPr>
            <w:tcW w:w="7513" w:type="dxa"/>
          </w:tcPr>
          <w:p w:rsidR="0085747A" w:rsidRPr="008E701F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E70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E701F" w:rsidRDefault="008E701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4E07C0" w:rsidRPr="009C54AE" w:rsidRDefault="001D796D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0D163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D. </w:t>
            </w:r>
            <w:proofErr w:type="spellStart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</w:t>
            </w:r>
          </w:p>
        </w:tc>
      </w:tr>
      <w:tr w:rsidR="0085747A" w:rsidRPr="009C54AE" w:rsidTr="008E701F">
        <w:trPr>
          <w:trHeight w:val="397"/>
        </w:trPr>
        <w:tc>
          <w:tcPr>
            <w:tcW w:w="7513" w:type="dxa"/>
          </w:tcPr>
          <w:p w:rsidR="0085747A" w:rsidRPr="008E701F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E70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E701F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B03AF" w:rsidRPr="00233062" w:rsidRDefault="004E07C0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Władek, </w:t>
            </w:r>
            <w:r w:rsidR="003B03AF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zarządzanie w administracji publicznej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</w:p>
          <w:p w:rsidR="004E07C0" w:rsidRPr="004E07C0" w:rsidRDefault="003B03A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Kłosowska-Lasek, </w:t>
            </w:r>
            <w:r w:rsidR="001D796D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Procesy kierowania w administracji publicznej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2018</w:t>
            </w:r>
            <w:r w:rsidR="004E07C0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E701F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0EA" w:rsidRDefault="00FF20EA" w:rsidP="00C16ABF">
      <w:pPr>
        <w:spacing w:after="0" w:line="240" w:lineRule="auto"/>
      </w:pPr>
      <w:r>
        <w:separator/>
      </w:r>
    </w:p>
  </w:endnote>
  <w:endnote w:type="continuationSeparator" w:id="0">
    <w:p w:rsidR="00FF20EA" w:rsidRDefault="00FF20E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0EA" w:rsidRDefault="00FF20EA" w:rsidP="00C16ABF">
      <w:pPr>
        <w:spacing w:after="0" w:line="240" w:lineRule="auto"/>
      </w:pPr>
      <w:r>
        <w:separator/>
      </w:r>
    </w:p>
  </w:footnote>
  <w:footnote w:type="continuationSeparator" w:id="0">
    <w:p w:rsidR="00FF20EA" w:rsidRDefault="00FF20E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842"/>
    <w:rsid w:val="00031C30"/>
    <w:rsid w:val="00040B48"/>
    <w:rsid w:val="000410E5"/>
    <w:rsid w:val="00042A51"/>
    <w:rsid w:val="00042D2E"/>
    <w:rsid w:val="00042EDE"/>
    <w:rsid w:val="00044C82"/>
    <w:rsid w:val="000507D1"/>
    <w:rsid w:val="00066A29"/>
    <w:rsid w:val="00070ED6"/>
    <w:rsid w:val="00072923"/>
    <w:rsid w:val="000742DC"/>
    <w:rsid w:val="000814F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5615"/>
    <w:rsid w:val="001110C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8BD"/>
    <w:rsid w:val="00192F37"/>
    <w:rsid w:val="001A0FE8"/>
    <w:rsid w:val="001A2A85"/>
    <w:rsid w:val="001A70D2"/>
    <w:rsid w:val="001C10A8"/>
    <w:rsid w:val="001D657B"/>
    <w:rsid w:val="001D796D"/>
    <w:rsid w:val="001D7B54"/>
    <w:rsid w:val="001E0209"/>
    <w:rsid w:val="001F09A6"/>
    <w:rsid w:val="001F2CA2"/>
    <w:rsid w:val="002068AE"/>
    <w:rsid w:val="00212EC0"/>
    <w:rsid w:val="00213863"/>
    <w:rsid w:val="002144C0"/>
    <w:rsid w:val="002214FC"/>
    <w:rsid w:val="00223E10"/>
    <w:rsid w:val="0022477D"/>
    <w:rsid w:val="002278A9"/>
    <w:rsid w:val="00233062"/>
    <w:rsid w:val="002336F9"/>
    <w:rsid w:val="0024028F"/>
    <w:rsid w:val="00244ABC"/>
    <w:rsid w:val="00261EFF"/>
    <w:rsid w:val="002705BE"/>
    <w:rsid w:val="00281B11"/>
    <w:rsid w:val="00281FF2"/>
    <w:rsid w:val="002857DE"/>
    <w:rsid w:val="00291567"/>
    <w:rsid w:val="00297D9C"/>
    <w:rsid w:val="002A22BF"/>
    <w:rsid w:val="002A2389"/>
    <w:rsid w:val="002A671D"/>
    <w:rsid w:val="002B2EDF"/>
    <w:rsid w:val="002B4D55"/>
    <w:rsid w:val="002B5EA0"/>
    <w:rsid w:val="002B6119"/>
    <w:rsid w:val="002C1F06"/>
    <w:rsid w:val="002D3375"/>
    <w:rsid w:val="002D73D4"/>
    <w:rsid w:val="002E7A48"/>
    <w:rsid w:val="002F02A3"/>
    <w:rsid w:val="002F4ABE"/>
    <w:rsid w:val="003018BA"/>
    <w:rsid w:val="0030395F"/>
    <w:rsid w:val="00305C92"/>
    <w:rsid w:val="003151C5"/>
    <w:rsid w:val="003179DE"/>
    <w:rsid w:val="003343CF"/>
    <w:rsid w:val="00334790"/>
    <w:rsid w:val="003462AE"/>
    <w:rsid w:val="00346FE9"/>
    <w:rsid w:val="0034759A"/>
    <w:rsid w:val="003503F6"/>
    <w:rsid w:val="003530DD"/>
    <w:rsid w:val="003603AB"/>
    <w:rsid w:val="00363F78"/>
    <w:rsid w:val="003A0A5B"/>
    <w:rsid w:val="003A1176"/>
    <w:rsid w:val="003B03AF"/>
    <w:rsid w:val="003C0BAE"/>
    <w:rsid w:val="003D18A9"/>
    <w:rsid w:val="003D6CE2"/>
    <w:rsid w:val="003E1941"/>
    <w:rsid w:val="003E2FE6"/>
    <w:rsid w:val="003E49D5"/>
    <w:rsid w:val="003F0142"/>
    <w:rsid w:val="003F38C0"/>
    <w:rsid w:val="004006D0"/>
    <w:rsid w:val="00414E3C"/>
    <w:rsid w:val="0042244A"/>
    <w:rsid w:val="0042745A"/>
    <w:rsid w:val="00431D5C"/>
    <w:rsid w:val="004362C6"/>
    <w:rsid w:val="00437FA2"/>
    <w:rsid w:val="004448EA"/>
    <w:rsid w:val="00445970"/>
    <w:rsid w:val="00460BB9"/>
    <w:rsid w:val="00461EFC"/>
    <w:rsid w:val="004652C2"/>
    <w:rsid w:val="004706D1"/>
    <w:rsid w:val="00471326"/>
    <w:rsid w:val="00474293"/>
    <w:rsid w:val="0047598D"/>
    <w:rsid w:val="004840FD"/>
    <w:rsid w:val="00490F7D"/>
    <w:rsid w:val="00491678"/>
    <w:rsid w:val="004968E2"/>
    <w:rsid w:val="004A3EEA"/>
    <w:rsid w:val="004A4D1F"/>
    <w:rsid w:val="004D5282"/>
    <w:rsid w:val="004E07C0"/>
    <w:rsid w:val="004F1551"/>
    <w:rsid w:val="004F279D"/>
    <w:rsid w:val="004F55A3"/>
    <w:rsid w:val="0050496F"/>
    <w:rsid w:val="00513185"/>
    <w:rsid w:val="00513B6F"/>
    <w:rsid w:val="00517C63"/>
    <w:rsid w:val="00533041"/>
    <w:rsid w:val="005363C4"/>
    <w:rsid w:val="00536BDE"/>
    <w:rsid w:val="00543ACC"/>
    <w:rsid w:val="0056696D"/>
    <w:rsid w:val="00570588"/>
    <w:rsid w:val="0058723C"/>
    <w:rsid w:val="0059484D"/>
    <w:rsid w:val="00594EFF"/>
    <w:rsid w:val="005A0855"/>
    <w:rsid w:val="005A3196"/>
    <w:rsid w:val="005C080F"/>
    <w:rsid w:val="005C11E5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47FA8"/>
    <w:rsid w:val="00650C5F"/>
    <w:rsid w:val="00654934"/>
    <w:rsid w:val="006620D9"/>
    <w:rsid w:val="00671958"/>
    <w:rsid w:val="00675843"/>
    <w:rsid w:val="00687EA7"/>
    <w:rsid w:val="00696477"/>
    <w:rsid w:val="006A751C"/>
    <w:rsid w:val="006A7AFF"/>
    <w:rsid w:val="006B7067"/>
    <w:rsid w:val="006D050F"/>
    <w:rsid w:val="006D0859"/>
    <w:rsid w:val="006D6139"/>
    <w:rsid w:val="006E5D65"/>
    <w:rsid w:val="006F1282"/>
    <w:rsid w:val="006F1FBC"/>
    <w:rsid w:val="006F28B2"/>
    <w:rsid w:val="006F31E2"/>
    <w:rsid w:val="006F50CC"/>
    <w:rsid w:val="00706544"/>
    <w:rsid w:val="007072BA"/>
    <w:rsid w:val="00711292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4A"/>
    <w:rsid w:val="007C4546"/>
    <w:rsid w:val="007D59E3"/>
    <w:rsid w:val="007D6E56"/>
    <w:rsid w:val="007E5F9F"/>
    <w:rsid w:val="007E600E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A6082"/>
    <w:rsid w:val="008C0CC0"/>
    <w:rsid w:val="008C19A9"/>
    <w:rsid w:val="008C379D"/>
    <w:rsid w:val="008C5147"/>
    <w:rsid w:val="008C5359"/>
    <w:rsid w:val="008C5363"/>
    <w:rsid w:val="008D3DFB"/>
    <w:rsid w:val="008E64F4"/>
    <w:rsid w:val="008E701F"/>
    <w:rsid w:val="008F12C9"/>
    <w:rsid w:val="008F6E29"/>
    <w:rsid w:val="00900EC4"/>
    <w:rsid w:val="00902BF8"/>
    <w:rsid w:val="00916188"/>
    <w:rsid w:val="00923D7D"/>
    <w:rsid w:val="009335E9"/>
    <w:rsid w:val="009508DF"/>
    <w:rsid w:val="00950DAC"/>
    <w:rsid w:val="00954A07"/>
    <w:rsid w:val="00977BAE"/>
    <w:rsid w:val="0099339B"/>
    <w:rsid w:val="00995011"/>
    <w:rsid w:val="00997F14"/>
    <w:rsid w:val="009A074D"/>
    <w:rsid w:val="009A78D9"/>
    <w:rsid w:val="009C233C"/>
    <w:rsid w:val="009C3E31"/>
    <w:rsid w:val="009C54AE"/>
    <w:rsid w:val="009C788E"/>
    <w:rsid w:val="009D4C00"/>
    <w:rsid w:val="009E3B41"/>
    <w:rsid w:val="009F209A"/>
    <w:rsid w:val="009F3C5C"/>
    <w:rsid w:val="009F4610"/>
    <w:rsid w:val="009F5C22"/>
    <w:rsid w:val="00A000A6"/>
    <w:rsid w:val="00A00ECC"/>
    <w:rsid w:val="00A0655C"/>
    <w:rsid w:val="00A1167A"/>
    <w:rsid w:val="00A155EE"/>
    <w:rsid w:val="00A2245B"/>
    <w:rsid w:val="00A30110"/>
    <w:rsid w:val="00A355D9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7C2"/>
    <w:rsid w:val="00B06142"/>
    <w:rsid w:val="00B06F93"/>
    <w:rsid w:val="00B135B1"/>
    <w:rsid w:val="00B3130B"/>
    <w:rsid w:val="00B40ADB"/>
    <w:rsid w:val="00B43B77"/>
    <w:rsid w:val="00B43E80"/>
    <w:rsid w:val="00B448A3"/>
    <w:rsid w:val="00B47FB4"/>
    <w:rsid w:val="00B50F5A"/>
    <w:rsid w:val="00B51186"/>
    <w:rsid w:val="00B574C1"/>
    <w:rsid w:val="00B607DB"/>
    <w:rsid w:val="00B66529"/>
    <w:rsid w:val="00B75946"/>
    <w:rsid w:val="00B8056E"/>
    <w:rsid w:val="00B819C8"/>
    <w:rsid w:val="00B82308"/>
    <w:rsid w:val="00B90885"/>
    <w:rsid w:val="00BB173C"/>
    <w:rsid w:val="00BB520A"/>
    <w:rsid w:val="00BB5EF4"/>
    <w:rsid w:val="00BD3869"/>
    <w:rsid w:val="00BD66E9"/>
    <w:rsid w:val="00BD6FF4"/>
    <w:rsid w:val="00BF2C41"/>
    <w:rsid w:val="00BF7D18"/>
    <w:rsid w:val="00C058B4"/>
    <w:rsid w:val="00C05F44"/>
    <w:rsid w:val="00C11C4D"/>
    <w:rsid w:val="00C131B5"/>
    <w:rsid w:val="00C1431C"/>
    <w:rsid w:val="00C16ABF"/>
    <w:rsid w:val="00C170AE"/>
    <w:rsid w:val="00C2139E"/>
    <w:rsid w:val="00C26CB7"/>
    <w:rsid w:val="00C2755F"/>
    <w:rsid w:val="00C30A35"/>
    <w:rsid w:val="00C324C1"/>
    <w:rsid w:val="00C33CEF"/>
    <w:rsid w:val="00C36992"/>
    <w:rsid w:val="00C5297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C"/>
    <w:rsid w:val="00CE5BAC"/>
    <w:rsid w:val="00CF25BE"/>
    <w:rsid w:val="00CF78ED"/>
    <w:rsid w:val="00D02B25"/>
    <w:rsid w:val="00D02EBA"/>
    <w:rsid w:val="00D17C3C"/>
    <w:rsid w:val="00D26B2C"/>
    <w:rsid w:val="00D33A87"/>
    <w:rsid w:val="00D352C9"/>
    <w:rsid w:val="00D41A46"/>
    <w:rsid w:val="00D425B2"/>
    <w:rsid w:val="00D428D6"/>
    <w:rsid w:val="00D552B2"/>
    <w:rsid w:val="00D5762F"/>
    <w:rsid w:val="00D608D1"/>
    <w:rsid w:val="00D64C4C"/>
    <w:rsid w:val="00D66015"/>
    <w:rsid w:val="00D74119"/>
    <w:rsid w:val="00D8075B"/>
    <w:rsid w:val="00D8678B"/>
    <w:rsid w:val="00D87005"/>
    <w:rsid w:val="00D92F80"/>
    <w:rsid w:val="00D9744E"/>
    <w:rsid w:val="00DA0AB0"/>
    <w:rsid w:val="00DA2114"/>
    <w:rsid w:val="00DB0D3E"/>
    <w:rsid w:val="00DC70AA"/>
    <w:rsid w:val="00DD3908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59C6"/>
    <w:rsid w:val="00E37C3D"/>
    <w:rsid w:val="00E44712"/>
    <w:rsid w:val="00E51E44"/>
    <w:rsid w:val="00E63348"/>
    <w:rsid w:val="00E77E88"/>
    <w:rsid w:val="00E8107D"/>
    <w:rsid w:val="00E85562"/>
    <w:rsid w:val="00E960BB"/>
    <w:rsid w:val="00EA2074"/>
    <w:rsid w:val="00EA4832"/>
    <w:rsid w:val="00EA4E9D"/>
    <w:rsid w:val="00EB4DDF"/>
    <w:rsid w:val="00EC4899"/>
    <w:rsid w:val="00ED03AB"/>
    <w:rsid w:val="00ED18CA"/>
    <w:rsid w:val="00ED32D2"/>
    <w:rsid w:val="00EE32DE"/>
    <w:rsid w:val="00EE5457"/>
    <w:rsid w:val="00EF7CBB"/>
    <w:rsid w:val="00F070AB"/>
    <w:rsid w:val="00F17567"/>
    <w:rsid w:val="00F26ECD"/>
    <w:rsid w:val="00F27A7B"/>
    <w:rsid w:val="00F52665"/>
    <w:rsid w:val="00F526AF"/>
    <w:rsid w:val="00F56AC6"/>
    <w:rsid w:val="00F617C3"/>
    <w:rsid w:val="00F7066B"/>
    <w:rsid w:val="00F76045"/>
    <w:rsid w:val="00F83B28"/>
    <w:rsid w:val="00FA46E5"/>
    <w:rsid w:val="00FB7DBA"/>
    <w:rsid w:val="00FC1C25"/>
    <w:rsid w:val="00FC3F45"/>
    <w:rsid w:val="00FD1AEA"/>
    <w:rsid w:val="00FD229C"/>
    <w:rsid w:val="00FD503F"/>
    <w:rsid w:val="00FD7589"/>
    <w:rsid w:val="00FE0DDA"/>
    <w:rsid w:val="00FF016A"/>
    <w:rsid w:val="00FF1401"/>
    <w:rsid w:val="00FF20E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3661A"/>
  <w15:docId w15:val="{054CDB38-3530-4965-88E9-CB2FC96C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4E567-62BC-4E99-BA5A-A8CE77BE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1770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2019-09-03T16:03:00Z</cp:lastPrinted>
  <dcterms:created xsi:type="dcterms:W3CDTF">2021-04-13T09:42:00Z</dcterms:created>
  <dcterms:modified xsi:type="dcterms:W3CDTF">2021-04-13T09:42:00Z</dcterms:modified>
</cp:coreProperties>
</file>